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3998" w:rsidRDefault="00763998" w:rsidP="007639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de LATON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763998" w:rsidRDefault="00763998" w:rsidP="007639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63998" w:rsidRDefault="00763998" w:rsidP="007639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63998" w:rsidRDefault="00763998" w:rsidP="007639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Apr.1418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Penrith into lands</w:t>
      </w:r>
    </w:p>
    <w:p w:rsidR="00763998" w:rsidRDefault="00763998" w:rsidP="007639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the late Sir Ralph </w:t>
      </w:r>
      <w:proofErr w:type="spellStart"/>
      <w:r>
        <w:rPr>
          <w:rFonts w:ascii="Times New Roman" w:hAnsi="Times New Roman" w:cs="Times New Roman"/>
          <w:sz w:val="24"/>
          <w:szCs w:val="24"/>
        </w:rPr>
        <w:t>Greystoke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Lord </w:t>
      </w:r>
      <w:proofErr w:type="spellStart"/>
      <w:r>
        <w:rPr>
          <w:rFonts w:ascii="Times New Roman" w:hAnsi="Times New Roman" w:cs="Times New Roman"/>
          <w:sz w:val="24"/>
          <w:szCs w:val="24"/>
        </w:rPr>
        <w:t>Greystoke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763998" w:rsidRDefault="00763998" w:rsidP="007639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5144DD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21-110)</w:t>
      </w:r>
    </w:p>
    <w:p w:rsidR="00F9401F" w:rsidRDefault="00F9401F" w:rsidP="00F940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Apr.1418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held lands in the barony of </w:t>
      </w:r>
      <w:proofErr w:type="spellStart"/>
      <w:r>
        <w:rPr>
          <w:rFonts w:ascii="Times New Roman" w:hAnsi="Times New Roman" w:cs="Times New Roman"/>
          <w:sz w:val="24"/>
          <w:szCs w:val="24"/>
        </w:rPr>
        <w:t>Greystoke</w:t>
      </w:r>
      <w:proofErr w:type="spellEnd"/>
      <w:r>
        <w:rPr>
          <w:rFonts w:ascii="Times New Roman" w:hAnsi="Times New Roman" w:cs="Times New Roman"/>
          <w:sz w:val="24"/>
          <w:szCs w:val="24"/>
        </w:rPr>
        <w:t>, Cumberland.</w:t>
      </w:r>
    </w:p>
    <w:p w:rsidR="00F9401F" w:rsidRDefault="00F9401F" w:rsidP="00F940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7" w:history="1">
        <w:r w:rsidRPr="005144DD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21-110)</w:t>
      </w:r>
    </w:p>
    <w:p w:rsidR="00763998" w:rsidRDefault="00763998" w:rsidP="007639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63998" w:rsidRDefault="00763998" w:rsidP="007639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Default="00763998" w:rsidP="007639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November 2015</w:t>
      </w:r>
    </w:p>
    <w:p w:rsidR="00F9401F" w:rsidRPr="00763998" w:rsidRDefault="00F9401F" w:rsidP="007639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February 2016</w:t>
      </w:r>
      <w:bookmarkStart w:id="0" w:name="_GoBack"/>
      <w:bookmarkEnd w:id="0"/>
    </w:p>
    <w:sectPr w:rsidR="00F9401F" w:rsidRPr="007639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3998" w:rsidRDefault="00763998" w:rsidP="00564E3C">
      <w:pPr>
        <w:spacing w:after="0" w:line="240" w:lineRule="auto"/>
      </w:pPr>
      <w:r>
        <w:separator/>
      </w:r>
    </w:p>
  </w:endnote>
  <w:endnote w:type="continuationSeparator" w:id="0">
    <w:p w:rsidR="00763998" w:rsidRDefault="0076399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9401F">
      <w:rPr>
        <w:rFonts w:ascii="Times New Roman" w:hAnsi="Times New Roman" w:cs="Times New Roman"/>
        <w:noProof/>
        <w:sz w:val="24"/>
        <w:szCs w:val="24"/>
      </w:rPr>
      <w:t>16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3998" w:rsidRDefault="00763998" w:rsidP="00564E3C">
      <w:pPr>
        <w:spacing w:after="0" w:line="240" w:lineRule="auto"/>
      </w:pPr>
      <w:r>
        <w:separator/>
      </w:r>
    </w:p>
  </w:footnote>
  <w:footnote w:type="continuationSeparator" w:id="0">
    <w:p w:rsidR="00763998" w:rsidRDefault="0076399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998"/>
    <w:rsid w:val="00372DC6"/>
    <w:rsid w:val="00564E3C"/>
    <w:rsid w:val="0064591D"/>
    <w:rsid w:val="00763998"/>
    <w:rsid w:val="00DD5B8A"/>
    <w:rsid w:val="00EB41B8"/>
    <w:rsid w:val="00F14DE1"/>
    <w:rsid w:val="00F94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89EFEB"/>
  <w15:chartTrackingRefBased/>
  <w15:docId w15:val="{22F7B992-B680-4D25-BB7D-AEC70046A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76399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2015-11-25T20:24:00Z</dcterms:created>
  <dcterms:modified xsi:type="dcterms:W3CDTF">2016-02-16T09:35:00Z</dcterms:modified>
</cp:coreProperties>
</file>